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60006" w14:textId="77777777" w:rsidR="00311421" w:rsidRDefault="00311421" w:rsidP="003114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William WYKES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d.ca.1430)</w:t>
      </w:r>
    </w:p>
    <w:p w14:paraId="316BA858" w14:textId="77777777" w:rsidR="00311421" w:rsidRDefault="00311421" w:rsidP="00311421">
      <w:pPr>
        <w:pStyle w:val="NoSpacing"/>
        <w:rPr>
          <w:rFonts w:cs="Times New Roman"/>
          <w:szCs w:val="24"/>
        </w:rPr>
      </w:pPr>
    </w:p>
    <w:p w14:paraId="0A25FA5C" w14:textId="77777777" w:rsidR="00311421" w:rsidRDefault="00311421" w:rsidP="00311421">
      <w:pPr>
        <w:pStyle w:val="NoSpacing"/>
        <w:rPr>
          <w:rFonts w:cs="Times New Roman"/>
          <w:szCs w:val="24"/>
        </w:rPr>
      </w:pPr>
    </w:p>
    <w:p w14:paraId="6E024C59" w14:textId="77777777" w:rsidR="00311421" w:rsidRDefault="00311421" w:rsidP="003114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Jun.</w:t>
      </w: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Lincolnshire.</w:t>
      </w:r>
    </w:p>
    <w:p w14:paraId="6937E39F" w14:textId="77777777" w:rsidR="00311421" w:rsidRDefault="00311421" w:rsidP="003114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p.276)</w:t>
      </w:r>
    </w:p>
    <w:p w14:paraId="20243D2E" w14:textId="77777777" w:rsidR="00311421" w:rsidRDefault="00311421" w:rsidP="00311421">
      <w:pPr>
        <w:pStyle w:val="NoSpacing"/>
        <w:rPr>
          <w:rFonts w:cs="Times New Roman"/>
          <w:szCs w:val="24"/>
        </w:rPr>
      </w:pPr>
    </w:p>
    <w:p w14:paraId="294BCF33" w14:textId="77777777" w:rsidR="00311421" w:rsidRDefault="00311421" w:rsidP="00311421">
      <w:pPr>
        <w:pStyle w:val="NoSpacing"/>
        <w:rPr>
          <w:rFonts w:cs="Times New Roman"/>
          <w:szCs w:val="24"/>
        </w:rPr>
      </w:pPr>
    </w:p>
    <w:p w14:paraId="5C58A7ED" w14:textId="77777777" w:rsidR="00311421" w:rsidRDefault="00311421" w:rsidP="003114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2024</w:t>
      </w:r>
    </w:p>
    <w:p w14:paraId="3440AB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5AFC3" w14:textId="77777777" w:rsidR="00311421" w:rsidRDefault="00311421" w:rsidP="009139A6">
      <w:r>
        <w:separator/>
      </w:r>
    </w:p>
  </w:endnote>
  <w:endnote w:type="continuationSeparator" w:id="0">
    <w:p w14:paraId="567AF0F8" w14:textId="77777777" w:rsidR="00311421" w:rsidRDefault="003114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66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7E0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61F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3CDB9" w14:textId="77777777" w:rsidR="00311421" w:rsidRDefault="00311421" w:rsidP="009139A6">
      <w:r>
        <w:separator/>
      </w:r>
    </w:p>
  </w:footnote>
  <w:footnote w:type="continuationSeparator" w:id="0">
    <w:p w14:paraId="240BE483" w14:textId="77777777" w:rsidR="00311421" w:rsidRDefault="003114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66B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8B5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F81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421"/>
    <w:rsid w:val="000666E0"/>
    <w:rsid w:val="002510B7"/>
    <w:rsid w:val="00270799"/>
    <w:rsid w:val="0031142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4DA9E"/>
  <w15:chartTrackingRefBased/>
  <w15:docId w15:val="{000C53B3-29C4-4E27-8E32-EA50FFD6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2024-05-09T19:09:00Z</dcterms:created>
  <dcterms:modified xsi:type="dcterms:W3CDTF">2024-05-09T19:11:00Z</dcterms:modified>
</cp:coreProperties>
</file>